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94738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IVE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3DDDF076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65EA36C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B01224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B4D9DA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Jul.</w:t>
      </w: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D1653E5" w14:textId="77777777" w:rsidR="00593352" w:rsidRDefault="00593352" w:rsidP="0059335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2C9D278C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402F7E8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ED5527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E872CA" w14:textId="77777777" w:rsidR="00593352" w:rsidRDefault="00593352" w:rsidP="005933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2023</w:t>
      </w:r>
    </w:p>
    <w:p w14:paraId="236D01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61C96" w14:textId="77777777" w:rsidR="00593352" w:rsidRDefault="00593352" w:rsidP="009139A6">
      <w:r>
        <w:separator/>
      </w:r>
    </w:p>
  </w:endnote>
  <w:endnote w:type="continuationSeparator" w:id="0">
    <w:p w14:paraId="6CC67356" w14:textId="77777777" w:rsidR="00593352" w:rsidRDefault="005933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0D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B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FB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C6793" w14:textId="77777777" w:rsidR="00593352" w:rsidRDefault="00593352" w:rsidP="009139A6">
      <w:r>
        <w:separator/>
      </w:r>
    </w:p>
  </w:footnote>
  <w:footnote w:type="continuationSeparator" w:id="0">
    <w:p w14:paraId="7DE9FE9A" w14:textId="77777777" w:rsidR="00593352" w:rsidRDefault="005933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A6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8E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2F5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52"/>
    <w:rsid w:val="000666E0"/>
    <w:rsid w:val="002510B7"/>
    <w:rsid w:val="0059335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207F1"/>
  <w15:chartTrackingRefBased/>
  <w15:docId w15:val="{3E09E74C-C6AC-41D9-BBD5-B3E0AB9E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35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2023-05-07T19:29:00Z</dcterms:created>
  <dcterms:modified xsi:type="dcterms:W3CDTF">2023-05-07T19:29:00Z</dcterms:modified>
</cp:coreProperties>
</file>